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A2DD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POTTER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5FE7D006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Sculthorpe, Norfolk. </w:t>
      </w:r>
    </w:p>
    <w:p w14:paraId="5B246AEB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69310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E4908D" w14:textId="77777777" w:rsidR="00F46B6B" w:rsidRPr="00FC3601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</w:t>
      </w:r>
    </w:p>
    <w:p w14:paraId="4C8A2C7E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BD9AB3F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B890C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156042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They appear in the Plea Rolls.  (ibid.)</w:t>
      </w:r>
    </w:p>
    <w:p w14:paraId="1B1AA815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EFAE1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DB6DFF" w14:textId="77777777" w:rsidR="00F46B6B" w:rsidRDefault="00F46B6B" w:rsidP="00F46B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16D070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1EE40" w14:textId="77777777" w:rsidR="00F46B6B" w:rsidRDefault="00F46B6B" w:rsidP="009139A6">
      <w:r>
        <w:separator/>
      </w:r>
    </w:p>
  </w:endnote>
  <w:endnote w:type="continuationSeparator" w:id="0">
    <w:p w14:paraId="1EC34199" w14:textId="77777777" w:rsidR="00F46B6B" w:rsidRDefault="00F46B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FE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D5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A6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D152" w14:textId="77777777" w:rsidR="00F46B6B" w:rsidRDefault="00F46B6B" w:rsidP="009139A6">
      <w:r>
        <w:separator/>
      </w:r>
    </w:p>
  </w:footnote>
  <w:footnote w:type="continuationSeparator" w:id="0">
    <w:p w14:paraId="56211D60" w14:textId="77777777" w:rsidR="00F46B6B" w:rsidRDefault="00F46B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337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98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438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B6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6B6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ED6EB"/>
  <w15:chartTrackingRefBased/>
  <w15:docId w15:val="{03E00A2E-6DB5-4D76-B883-55F0B4AC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F46B6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2022-01-21T21:03:00Z</dcterms:created>
  <dcterms:modified xsi:type="dcterms:W3CDTF">2022-01-21T21:03:00Z</dcterms:modified>
</cp:coreProperties>
</file>